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2EBE" w14:textId="77777777" w:rsidR="00F1084A" w:rsidRPr="003A61A3" w:rsidRDefault="00F1084A" w:rsidP="003A61A3">
      <w:pPr>
        <w:spacing w:after="0" w:line="276" w:lineRule="auto"/>
        <w:rPr>
          <w:sz w:val="24"/>
          <w:szCs w:val="24"/>
        </w:rPr>
      </w:pPr>
    </w:p>
    <w:p w14:paraId="19589627" w14:textId="6DCAA07C" w:rsidR="003A61A3" w:rsidRPr="003A61A3" w:rsidRDefault="003A61A3" w:rsidP="003A61A3">
      <w:pPr>
        <w:spacing w:after="0"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6001E">
        <w:rPr>
          <w:rFonts w:asciiTheme="minorHAnsi" w:hAnsiTheme="minorHAnsi" w:cstheme="minorHAnsi"/>
          <w:sz w:val="18"/>
          <w:szCs w:val="18"/>
          <w:shd w:val="clear" w:color="auto" w:fill="FFFFFF" w:themeFill="background1"/>
        </w:rPr>
        <w:t xml:space="preserve">OBRAZEC </w:t>
      </w:r>
      <w:bookmarkStart w:id="0" w:name="Prejemnik"/>
      <w:bookmarkStart w:id="1" w:name="Zadeva"/>
      <w:bookmarkEnd w:id="0"/>
      <w:bookmarkEnd w:id="1"/>
      <w:r w:rsidR="006362C9">
        <w:rPr>
          <w:rFonts w:asciiTheme="minorHAnsi" w:hAnsiTheme="minorHAnsi" w:cstheme="minorHAnsi"/>
          <w:sz w:val="18"/>
          <w:szCs w:val="18"/>
          <w:shd w:val="clear" w:color="auto" w:fill="FFFFFF" w:themeFill="background1"/>
        </w:rPr>
        <w:t>11</w:t>
      </w:r>
    </w:p>
    <w:p w14:paraId="7685266A" w14:textId="77777777" w:rsidR="003A61A3" w:rsidRPr="003A61A3" w:rsidRDefault="003A61A3" w:rsidP="003A61A3">
      <w:pPr>
        <w:spacing w:after="0" w:line="276" w:lineRule="auto"/>
        <w:jc w:val="both"/>
        <w:outlineLvl w:val="0"/>
        <w:rPr>
          <w:rFonts w:asciiTheme="minorHAnsi" w:hAnsiTheme="minorHAnsi" w:cstheme="minorHAnsi"/>
        </w:rPr>
      </w:pPr>
      <w:r w:rsidRPr="003A61A3">
        <w:rPr>
          <w:rFonts w:asciiTheme="minorHAnsi" w:hAnsiTheme="minorHAnsi" w:cstheme="minorHAnsi"/>
          <w:b/>
        </w:rPr>
        <w:t>Ponudnik:</w:t>
      </w:r>
      <w:r w:rsidRPr="003A61A3">
        <w:rPr>
          <w:rFonts w:asciiTheme="minorHAnsi" w:hAnsiTheme="minorHAnsi" w:cstheme="minorHAnsi"/>
        </w:rPr>
        <w:tab/>
        <w:t>___________________________________________________</w:t>
      </w:r>
    </w:p>
    <w:p w14:paraId="6D1F9EF3" w14:textId="77777777" w:rsidR="003A61A3" w:rsidRPr="003A61A3" w:rsidRDefault="003A61A3" w:rsidP="003A61A3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121C696" w14:textId="77777777" w:rsidR="003A61A3" w:rsidRPr="003A61A3" w:rsidRDefault="003A61A3" w:rsidP="003A61A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3A61A3">
        <w:rPr>
          <w:rFonts w:asciiTheme="minorHAnsi" w:hAnsiTheme="minorHAnsi" w:cstheme="minorHAnsi"/>
        </w:rPr>
        <w:tab/>
      </w:r>
      <w:r w:rsidRPr="003A61A3">
        <w:rPr>
          <w:rFonts w:asciiTheme="minorHAnsi" w:hAnsiTheme="minorHAnsi" w:cstheme="minorHAnsi"/>
        </w:rPr>
        <w:tab/>
        <w:t>____________________________________________________</w:t>
      </w:r>
    </w:p>
    <w:p w14:paraId="771F00BF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</w:p>
    <w:p w14:paraId="7B6C9938" w14:textId="77777777" w:rsidR="003A61A3" w:rsidRPr="003A61A3" w:rsidRDefault="003A61A3" w:rsidP="003A61A3">
      <w:pPr>
        <w:spacing w:after="0"/>
        <w:jc w:val="center"/>
        <w:rPr>
          <w:b/>
          <w:bCs/>
          <w:spacing w:val="4"/>
          <w:sz w:val="24"/>
          <w:szCs w:val="24"/>
        </w:rPr>
      </w:pPr>
      <w:r w:rsidRPr="003A61A3">
        <w:rPr>
          <w:b/>
          <w:bCs/>
          <w:spacing w:val="4"/>
          <w:sz w:val="24"/>
          <w:szCs w:val="24"/>
        </w:rPr>
        <w:t>IZJAVA O POKOJNINSKEM IN INVALIDSKEM ZAVAROVANJU</w:t>
      </w:r>
    </w:p>
    <w:p w14:paraId="103EE0AC" w14:textId="77777777" w:rsidR="003A61A3" w:rsidRPr="003A61A3" w:rsidRDefault="003A61A3" w:rsidP="003A61A3">
      <w:pPr>
        <w:spacing w:after="0"/>
        <w:jc w:val="center"/>
        <w:rPr>
          <w:b/>
          <w:bCs/>
          <w:spacing w:val="4"/>
          <w:sz w:val="24"/>
          <w:szCs w:val="24"/>
        </w:rPr>
      </w:pPr>
      <w:r w:rsidRPr="003A61A3">
        <w:rPr>
          <w:b/>
          <w:bCs/>
          <w:spacing w:val="4"/>
          <w:sz w:val="24"/>
          <w:szCs w:val="24"/>
        </w:rPr>
        <w:t>(za fizične osebe)</w:t>
      </w:r>
    </w:p>
    <w:p w14:paraId="573DEC8B" w14:textId="77777777" w:rsidR="003A61A3" w:rsidRPr="003A61A3" w:rsidRDefault="003A61A3" w:rsidP="003A61A3">
      <w:pPr>
        <w:spacing w:after="0"/>
        <w:jc w:val="both"/>
        <w:rPr>
          <w:spacing w:val="4"/>
        </w:rPr>
      </w:pPr>
    </w:p>
    <w:p w14:paraId="66251BED" w14:textId="77777777" w:rsidR="003A61A3" w:rsidRDefault="003A61A3" w:rsidP="003A61A3">
      <w:pPr>
        <w:spacing w:after="0"/>
        <w:jc w:val="both"/>
        <w:rPr>
          <w:spacing w:val="4"/>
        </w:rPr>
      </w:pPr>
    </w:p>
    <w:p w14:paraId="31605476" w14:textId="77777777" w:rsidR="003A61A3" w:rsidRDefault="003A61A3" w:rsidP="003A61A3">
      <w:pPr>
        <w:spacing w:after="0" w:line="276" w:lineRule="auto"/>
        <w:jc w:val="both"/>
        <w:rPr>
          <w:spacing w:val="4"/>
        </w:rPr>
      </w:pPr>
      <w:r w:rsidRPr="003A61A3">
        <w:rPr>
          <w:spacing w:val="4"/>
        </w:rPr>
        <w:t>Spodaj podpisani _________________________</w:t>
      </w:r>
      <w:r>
        <w:rPr>
          <w:spacing w:val="4"/>
        </w:rPr>
        <w:t>______________________</w:t>
      </w:r>
      <w:r w:rsidRPr="003A61A3">
        <w:rPr>
          <w:spacing w:val="4"/>
        </w:rPr>
        <w:t xml:space="preserve">___ (ime in priimek), </w:t>
      </w:r>
    </w:p>
    <w:p w14:paraId="0BE46FA1" w14:textId="77777777" w:rsidR="003A61A3" w:rsidRDefault="003A61A3" w:rsidP="003A61A3">
      <w:pPr>
        <w:spacing w:after="0" w:line="276" w:lineRule="auto"/>
        <w:jc w:val="both"/>
        <w:rPr>
          <w:spacing w:val="4"/>
        </w:rPr>
      </w:pPr>
    </w:p>
    <w:p w14:paraId="3A3AA06F" w14:textId="75DB0092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  <w:r w:rsidRPr="003A61A3">
        <w:rPr>
          <w:spacing w:val="4"/>
        </w:rPr>
        <w:t>davčna številka _____</w:t>
      </w:r>
      <w:r>
        <w:rPr>
          <w:spacing w:val="4"/>
        </w:rPr>
        <w:t>________________</w:t>
      </w:r>
      <w:r w:rsidRPr="003A61A3">
        <w:rPr>
          <w:spacing w:val="4"/>
        </w:rPr>
        <w:t>______</w:t>
      </w:r>
    </w:p>
    <w:p w14:paraId="5BE15BDB" w14:textId="77777777" w:rsidR="003A61A3" w:rsidRDefault="003A61A3" w:rsidP="003A61A3">
      <w:pPr>
        <w:spacing w:after="0" w:line="276" w:lineRule="auto"/>
        <w:jc w:val="both"/>
        <w:rPr>
          <w:spacing w:val="4"/>
        </w:rPr>
      </w:pPr>
    </w:p>
    <w:p w14:paraId="7629A7D9" w14:textId="6F8DC6AF" w:rsidR="003A61A3" w:rsidRPr="003A61A3" w:rsidRDefault="003A61A3" w:rsidP="003A61A3">
      <w:pPr>
        <w:spacing w:after="0" w:line="276" w:lineRule="auto"/>
        <w:jc w:val="center"/>
        <w:rPr>
          <w:spacing w:val="4"/>
        </w:rPr>
      </w:pPr>
      <w:r w:rsidRPr="003A61A3">
        <w:rPr>
          <w:spacing w:val="4"/>
        </w:rPr>
        <w:t>podajam naslednjo izjavo</w:t>
      </w:r>
    </w:p>
    <w:p w14:paraId="371934C1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</w:p>
    <w:p w14:paraId="43EF0B2E" w14:textId="72667FD2" w:rsidR="003A61A3" w:rsidRDefault="003A61A3" w:rsidP="00F6001E">
      <w:pPr>
        <w:spacing w:after="0" w:line="276" w:lineRule="auto"/>
        <w:jc w:val="center"/>
        <w:rPr>
          <w:spacing w:val="4"/>
        </w:rPr>
      </w:pPr>
      <w:r w:rsidRPr="003A61A3">
        <w:rPr>
          <w:spacing w:val="4"/>
        </w:rPr>
        <w:t>V ČASU OPRAVLJANJA POGODBENEGA DELA SEM</w:t>
      </w:r>
    </w:p>
    <w:p w14:paraId="5D09B2F1" w14:textId="2D0C1785" w:rsidR="003A61A3" w:rsidRPr="003A61A3" w:rsidRDefault="003A61A3" w:rsidP="00F6001E">
      <w:pPr>
        <w:spacing w:after="0" w:line="276" w:lineRule="auto"/>
        <w:jc w:val="center"/>
        <w:rPr>
          <w:spacing w:val="4"/>
        </w:rPr>
      </w:pPr>
      <w:r w:rsidRPr="003A61A3">
        <w:rPr>
          <w:spacing w:val="4"/>
        </w:rPr>
        <w:t>(ustrezno obkrožiti in v primeru zaposlitve za določen čas dopolniti z ustreznim datumom):</w:t>
      </w:r>
    </w:p>
    <w:p w14:paraId="5822B7CB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</w:p>
    <w:p w14:paraId="46F1C455" w14:textId="645F5244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upokojenec</w:t>
      </w:r>
    </w:p>
    <w:p w14:paraId="4405C5B3" w14:textId="3DA7E447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zaposlen s polnim delovnim časom za nedoločen čas</w:t>
      </w:r>
    </w:p>
    <w:p w14:paraId="2C7E2F2F" w14:textId="6CED3EF9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zaposlen s polnim delovnim časom za določen čas do _____________</w:t>
      </w:r>
    </w:p>
    <w:p w14:paraId="7FE4D8AA" w14:textId="6495C5B9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zaposlen s krajšim delovnim časom in prostovoljno zavarovan za razliko do polnega delovnega časa</w:t>
      </w:r>
    </w:p>
    <w:p w14:paraId="0958F39D" w14:textId="60CF405E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samozaposlen za polni zavarovalni čas, pri čemer delo po avtorski pogodbi sodi v okvir moje registrirane dejavnosti</w:t>
      </w:r>
    </w:p>
    <w:p w14:paraId="34867945" w14:textId="09E54126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samozaposlen za polni zavarovalni čas, pri čemer delo po avtorski pogodbi ne sodi v okvir moje registrirane dejavnosti</w:t>
      </w:r>
    </w:p>
    <w:p w14:paraId="25E71E7D" w14:textId="3B0110F8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kmet za polni zavarovalni čas</w:t>
      </w:r>
    </w:p>
    <w:p w14:paraId="2E8973C2" w14:textId="32F4BC7B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zavarovan kot družbenik gospodarske družbe oziroma ustanovitelj zavoda ali zadruge, ki je hkrati poslovodna oseba</w:t>
      </w:r>
    </w:p>
    <w:p w14:paraId="6A2AA4DA" w14:textId="71EF91F9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>študent, ki je prejemnik družinske pokojnine</w:t>
      </w:r>
    </w:p>
    <w:p w14:paraId="01033510" w14:textId="0EBFEEC0" w:rsidR="003A61A3" w:rsidRPr="003A61A3" w:rsidRDefault="003A61A3" w:rsidP="003A61A3">
      <w:pPr>
        <w:pStyle w:val="Odstavekseznama"/>
        <w:numPr>
          <w:ilvl w:val="0"/>
          <w:numId w:val="4"/>
        </w:numPr>
        <w:spacing w:line="276" w:lineRule="auto"/>
        <w:ind w:left="426" w:hanging="426"/>
        <w:jc w:val="both"/>
        <w:rPr>
          <w:spacing w:val="4"/>
        </w:rPr>
      </w:pPr>
      <w:r w:rsidRPr="003A61A3">
        <w:rPr>
          <w:spacing w:val="4"/>
        </w:rPr>
        <w:t xml:space="preserve">oseba brez zaposlitve, ki je prostovoljno vključena v pokojninsko in invalidsko zavarovanje </w:t>
      </w:r>
    </w:p>
    <w:p w14:paraId="73174F92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</w:p>
    <w:p w14:paraId="60548D0C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  <w:r w:rsidRPr="003A61A3">
        <w:rPr>
          <w:spacing w:val="4"/>
        </w:rPr>
        <w:t xml:space="preserve">oziroma </w:t>
      </w:r>
    </w:p>
    <w:p w14:paraId="380A3D8D" w14:textId="77777777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6B3F83A" w14:textId="0B590D79" w:rsidR="003A61A3" w:rsidRPr="00F6001E" w:rsidRDefault="003A61A3" w:rsidP="00F6001E">
      <w:pPr>
        <w:pStyle w:val="Odstavekseznama"/>
        <w:numPr>
          <w:ilvl w:val="0"/>
          <w:numId w:val="5"/>
        </w:numPr>
        <w:spacing w:line="276" w:lineRule="auto"/>
        <w:ind w:left="426" w:hanging="426"/>
        <w:jc w:val="both"/>
        <w:rPr>
          <w:spacing w:val="4"/>
        </w:rPr>
      </w:pPr>
      <w:r w:rsidRPr="00F6001E">
        <w:rPr>
          <w:spacing w:val="4"/>
        </w:rPr>
        <w:t>nisem pokojninsko in invalidsko zavarovan za polni delovni ali zavarovalni čas po nobeni od zgoraj naštetih osnov (zaposlen s krajšim delovnim časom, študent, oseba brez zaposlitve itd.)</w:t>
      </w:r>
    </w:p>
    <w:p w14:paraId="61468E01" w14:textId="77777777" w:rsidR="003A61A3" w:rsidRPr="003A61A3" w:rsidRDefault="003A61A3" w:rsidP="003A61A3">
      <w:pPr>
        <w:spacing w:after="0" w:line="276" w:lineRule="auto"/>
        <w:jc w:val="both"/>
        <w:rPr>
          <w:spacing w:val="4"/>
        </w:rPr>
      </w:pPr>
    </w:p>
    <w:p w14:paraId="11891964" w14:textId="27117875" w:rsidR="0017254C" w:rsidRDefault="003A61A3" w:rsidP="003A61A3">
      <w:pPr>
        <w:spacing w:after="0" w:line="276" w:lineRule="auto"/>
        <w:jc w:val="both"/>
        <w:rPr>
          <w:spacing w:val="4"/>
        </w:rPr>
      </w:pPr>
      <w:r w:rsidRPr="003A61A3">
        <w:rPr>
          <w:spacing w:val="4"/>
        </w:rPr>
        <w:lastRenderedPageBreak/>
        <w:t xml:space="preserve">S podpisom izjave se  zavezujem, da bom vse naknadne spremembe svojega zavarovalnega statusa pisno sporočil izplačevalcu najkasneje v roku dveh </w:t>
      </w:r>
      <w:r w:rsidR="00F6001E">
        <w:rPr>
          <w:spacing w:val="4"/>
        </w:rPr>
        <w:t xml:space="preserve">(2) </w:t>
      </w:r>
      <w:r w:rsidRPr="003A61A3">
        <w:rPr>
          <w:spacing w:val="4"/>
        </w:rPr>
        <w:t>delovnih dni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64DCDC8B" w14:textId="61428337" w:rsidR="003A61A3" w:rsidRDefault="003A61A3" w:rsidP="003A61A3">
      <w:pPr>
        <w:spacing w:after="0" w:line="276" w:lineRule="auto"/>
        <w:jc w:val="both"/>
        <w:rPr>
          <w:spacing w:val="4"/>
        </w:rPr>
      </w:pPr>
    </w:p>
    <w:p w14:paraId="4FB0AC6C" w14:textId="47D38419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187F9D42" w14:textId="72C0AF36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650E9A55" w14:textId="7C43A87C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AA395AE" w14:textId="00B21F23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C613CE8" w14:textId="1C6DBA61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3893E74B" w14:textId="1D1CE9BC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93FA1B1" w14:textId="192AFFAF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19FA422" w14:textId="046871BD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35E01AC8" w14:textId="71702A31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70F9B33" w14:textId="2CC1E80B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5EFB2DB" w14:textId="77AD529F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F47A083" w14:textId="09E59A15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854DEF6" w14:textId="7AFA5A35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1639119" w14:textId="13C25103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0AAAD58" w14:textId="4EC8C6DC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0781C11D" w14:textId="17DA2B30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7B78603" w14:textId="469CF60F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0E98768B" w14:textId="0A0864DA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F11B511" w14:textId="655C3E04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1EC40E93" w14:textId="626FDF30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8D220B5" w14:textId="303DABA7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8EEEEB9" w14:textId="11490CDF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3A7F7C70" w14:textId="47D59BB8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68C3C32C" w14:textId="39236D50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1F257958" w14:textId="7BACF24B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34D81278" w14:textId="60495CBC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79777BA6" w14:textId="77CF89F6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6FEC898A" w14:textId="606577FB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2FB8B3F9" w14:textId="5BDD1E7D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4CE782BE" w14:textId="688F8AFD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65D3EF30" w14:textId="0E8BF821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5EED20F1" w14:textId="77777777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1550238D" w14:textId="77777777" w:rsidR="00F6001E" w:rsidRDefault="00F6001E" w:rsidP="003A61A3">
      <w:pPr>
        <w:spacing w:after="0" w:line="276" w:lineRule="auto"/>
        <w:jc w:val="both"/>
        <w:rPr>
          <w:spacing w:val="4"/>
        </w:rPr>
      </w:pPr>
    </w:p>
    <w:p w14:paraId="6D2F75F5" w14:textId="77777777" w:rsidR="003A61A3" w:rsidRPr="00024F67" w:rsidRDefault="003A61A3" w:rsidP="003A61A3">
      <w:pPr>
        <w:spacing w:after="0"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50CD391B" w14:textId="77777777" w:rsidR="003A61A3" w:rsidRPr="00024F67" w:rsidRDefault="003A61A3" w:rsidP="003A61A3">
      <w:pPr>
        <w:spacing w:after="0" w:line="276" w:lineRule="auto"/>
        <w:jc w:val="both"/>
        <w:rPr>
          <w:rFonts w:asciiTheme="minorHAnsi" w:hAnsiTheme="minorHAnsi" w:cstheme="minorHAnsi"/>
          <w:b/>
        </w:rPr>
      </w:pPr>
    </w:p>
    <w:p w14:paraId="6C149972" w14:textId="77777777" w:rsidR="003A61A3" w:rsidRPr="00024F67" w:rsidRDefault="003A61A3" w:rsidP="003A61A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6D4FA60B" w14:textId="77777777" w:rsidR="003A61A3" w:rsidRPr="00024F67" w:rsidRDefault="003A61A3" w:rsidP="003A61A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23A1E91C" w14:textId="77777777" w:rsidR="003A61A3" w:rsidRPr="00024F67" w:rsidRDefault="003A61A3" w:rsidP="003A61A3">
      <w:pPr>
        <w:spacing w:after="0"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5EF80D9F" w14:textId="77777777" w:rsidR="003A61A3" w:rsidRPr="00B70226" w:rsidRDefault="003A61A3" w:rsidP="003A61A3">
      <w:pPr>
        <w:spacing w:after="0"/>
        <w:jc w:val="both"/>
        <w:rPr>
          <w:spacing w:val="4"/>
        </w:rPr>
      </w:pPr>
    </w:p>
    <w:sectPr w:rsidR="003A61A3" w:rsidRPr="00B70226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04CC" w14:textId="77777777" w:rsidR="00437742" w:rsidRDefault="00437742" w:rsidP="00BB5C4F">
      <w:pPr>
        <w:spacing w:after="0"/>
      </w:pPr>
      <w:r>
        <w:separator/>
      </w:r>
    </w:p>
  </w:endnote>
  <w:endnote w:type="continuationSeparator" w:id="0">
    <w:p w14:paraId="14EA94F0" w14:textId="77777777" w:rsidR="00437742" w:rsidRDefault="00437742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55E2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59EA5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CE40FF6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78D8541F" wp14:editId="1E202F3C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5190D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9DEC28C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EDF7" w14:textId="77777777" w:rsidR="00437742" w:rsidRDefault="00437742" w:rsidP="00BB5C4F">
      <w:pPr>
        <w:spacing w:after="0"/>
      </w:pPr>
      <w:r>
        <w:separator/>
      </w:r>
    </w:p>
  </w:footnote>
  <w:footnote w:type="continuationSeparator" w:id="0">
    <w:p w14:paraId="014F68F5" w14:textId="77777777" w:rsidR="00437742" w:rsidRDefault="00437742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7D19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7C066F77" wp14:editId="1DEF1A80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5CE7D9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1B37396A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67E32"/>
    <w:multiLevelType w:val="hybridMultilevel"/>
    <w:tmpl w:val="18224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71406"/>
    <w:multiLevelType w:val="hybridMultilevel"/>
    <w:tmpl w:val="D99CD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352820">
    <w:abstractNumId w:val="0"/>
  </w:num>
  <w:num w:numId="2" w16cid:durableId="488400048">
    <w:abstractNumId w:val="2"/>
  </w:num>
  <w:num w:numId="3" w16cid:durableId="1267153602">
    <w:abstractNumId w:val="1"/>
  </w:num>
  <w:num w:numId="4" w16cid:durableId="1958170668">
    <w:abstractNumId w:val="3"/>
  </w:num>
  <w:num w:numId="5" w16cid:durableId="2117479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1A3"/>
    <w:rsid w:val="00015E8D"/>
    <w:rsid w:val="00023725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52AD0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A61A3"/>
    <w:rsid w:val="003F0DAA"/>
    <w:rsid w:val="00400569"/>
    <w:rsid w:val="00413C63"/>
    <w:rsid w:val="00437742"/>
    <w:rsid w:val="004D4D08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362C9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829C6"/>
    <w:rsid w:val="00784EB8"/>
    <w:rsid w:val="00790135"/>
    <w:rsid w:val="007B34C1"/>
    <w:rsid w:val="00852373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C81B9A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85D4C"/>
    <w:rsid w:val="00ED0B5C"/>
    <w:rsid w:val="00ED12E7"/>
    <w:rsid w:val="00EF4AB1"/>
    <w:rsid w:val="00F1084A"/>
    <w:rsid w:val="00F160CC"/>
    <w:rsid w:val="00F22984"/>
    <w:rsid w:val="00F441FA"/>
    <w:rsid w:val="00F6001E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A8CF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57D1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  <w:pPr>
      <w:spacing w:after="0"/>
    </w:pPr>
  </w:style>
  <w:style w:type="paragraph" w:styleId="Odstavekseznama">
    <w:name w:val="List Paragraph"/>
    <w:basedOn w:val="Navaden"/>
    <w:uiPriority w:val="34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5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2021-06-10T07:06:00Z</dcterms:created>
  <dcterms:modified xsi:type="dcterms:W3CDTF">2023-08-17T08:52:00Z</dcterms:modified>
  <cp:contentStatus/>
</cp:coreProperties>
</file>